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5A58B576" w:rsidR="00BB7AF7" w:rsidRPr="00E95DDE" w:rsidRDefault="00373EA8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SVEIKATOS REIKALŲ KOORDINATOR</w:t>
      </w:r>
      <w:r w:rsidR="00E209DA">
        <w:rPr>
          <w:b/>
          <w:bCs/>
          <w:lang w:val="lt-LT"/>
        </w:rPr>
        <w:t>IUS</w:t>
      </w:r>
      <w:r>
        <w:rPr>
          <w:b/>
          <w:bCs/>
          <w:lang w:val="lt-LT"/>
        </w:rPr>
        <w:t xml:space="preserve"> (PATARĖJA</w:t>
      </w:r>
      <w:r w:rsidR="00E209DA">
        <w:rPr>
          <w:b/>
          <w:bCs/>
          <w:lang w:val="lt-LT"/>
        </w:rPr>
        <w:t>S</w:t>
      </w:r>
      <w:r>
        <w:rPr>
          <w:b/>
          <w:bCs/>
          <w:lang w:val="lt-LT"/>
        </w:rPr>
        <w:t>)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104A50C6" w14:textId="2202282B" w:rsidR="00E571AE" w:rsidRPr="008B4379" w:rsidRDefault="00E571AE" w:rsidP="00E571AE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pt-PT"/>
        </w:rPr>
      </w:pPr>
      <w:r w:rsidRPr="008B4379">
        <w:rPr>
          <w:b/>
          <w:sz w:val="24"/>
          <w:szCs w:val="24"/>
          <w:lang w:val="lt-LT"/>
        </w:rPr>
        <w:t xml:space="preserve">,,DĖL KALVARIJOS SAVIVALDYBĖS TARYBOS 2023 M. GEGUŽĖS 26 D. SPRENDIMO NR. </w:t>
      </w:r>
      <w:r w:rsidRPr="008B4379">
        <w:rPr>
          <w:b/>
          <w:sz w:val="24"/>
          <w:szCs w:val="24"/>
          <w:lang w:val="pt-PT"/>
        </w:rPr>
        <w:t>T-83 ( 1.5E) ,,DĖL KALVARIJOS SAVIVALDYBĖS ŠEIMOS POLITIKOS STIPRINIMO KOMISIJOS SUDARYMO IR JOS NUOSTATŲ TVIRTINIMO“ PAKEITIMO“</w:t>
      </w:r>
    </w:p>
    <w:p w14:paraId="163793E0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8B4379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595315C0" w:rsidR="002B4413" w:rsidRPr="00E95DDE" w:rsidRDefault="00373EA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,,Dėl Kalvarijos savivaldybės </w:t>
            </w:r>
            <w:r w:rsidR="00E571AE">
              <w:rPr>
                <w:lang w:val="lt-LT"/>
              </w:rPr>
              <w:t>tarybos 2023 m. gegužės 26 d. sprendimo Nr. T-83 (1.5E) ,,Dėl Kalvarijos savivaldybės šeimos politikos stiprinimo komisijos sudarymo ir jos nuostatų tvirtinimo“ pakeitimo“.</w:t>
            </w:r>
          </w:p>
        </w:tc>
      </w:tr>
      <w:tr w:rsidR="00E95DDE" w:rsidRPr="008B4379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0A25E434" w:rsidR="002B4413" w:rsidRPr="00E95DDE" w:rsidRDefault="00373EA8" w:rsidP="002009B8">
            <w:pPr>
              <w:jc w:val="both"/>
              <w:rPr>
                <w:lang w:val="lt-LT"/>
              </w:rPr>
            </w:pPr>
            <w:r w:rsidRPr="00E209DA">
              <w:rPr>
                <w:sz w:val="24"/>
                <w:szCs w:val="24"/>
                <w:lang w:val="pt-PT"/>
              </w:rPr>
              <w:t>Sprendimo projekto tikslas –</w:t>
            </w:r>
            <w:r w:rsidR="00E571AE">
              <w:rPr>
                <w:sz w:val="24"/>
                <w:szCs w:val="24"/>
                <w:lang w:val="pt-PT"/>
              </w:rPr>
              <w:t xml:space="preserve"> patvirtinti </w:t>
            </w:r>
            <w:r w:rsidR="002009B8">
              <w:rPr>
                <w:sz w:val="24"/>
                <w:szCs w:val="24"/>
                <w:lang w:val="pt-PT"/>
              </w:rPr>
              <w:t xml:space="preserve">Kalvarijos savivaldybės šeimos politikos stiprinimo komisiją. </w:t>
            </w:r>
          </w:p>
        </w:tc>
      </w:tr>
      <w:tr w:rsidR="00E95DDE" w:rsidRPr="008B4379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74851DEE" w:rsidR="002B4413" w:rsidRPr="00373EA8" w:rsidRDefault="002009B8" w:rsidP="004143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Atsižvelgiant į Kalvarijos savivaldybės administracijos direktoriaus  2025 m. spalio 2 d. įsakymą Nr. A1-162(11.3E) ,,Dėl pavedimo vykdyti funkcijas ir priemokos skyrimo Sigutei Matulevičiūtei-</w:t>
            </w:r>
            <w:proofErr w:type="spellStart"/>
            <w:r>
              <w:rPr>
                <w:sz w:val="24"/>
                <w:szCs w:val="24"/>
                <w:lang w:val="lt-LT"/>
              </w:rPr>
              <w:t>Jodelienei</w:t>
            </w:r>
            <w:proofErr w:type="spellEnd"/>
            <w:r>
              <w:rPr>
                <w:sz w:val="24"/>
                <w:szCs w:val="24"/>
                <w:lang w:val="lt-LT"/>
              </w:rPr>
              <w:t xml:space="preserve">“ reikalinga pakeisti Kalvarijos savivaldybės šeimos politikos stiprinimo komisijos 1.7 papunktį. </w:t>
            </w:r>
          </w:p>
        </w:tc>
      </w:tr>
      <w:tr w:rsidR="00E95DDE" w:rsidRPr="008B4379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1420758" w14:textId="6AF219AB" w:rsidR="00001E2F" w:rsidRPr="00E252D2" w:rsidRDefault="00001E2F" w:rsidP="004143BC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vietos savivaldos įstatymo </w:t>
            </w:r>
            <w:r w:rsidR="002009B8" w:rsidRPr="00E252D2">
              <w:rPr>
                <w:color w:val="000000" w:themeColor="text1"/>
                <w:sz w:val="24"/>
                <w:szCs w:val="24"/>
                <w:lang w:val="lt-LT"/>
              </w:rPr>
              <w:t>15</w:t>
            </w:r>
            <w:r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 straipsnio </w:t>
            </w:r>
            <w:r w:rsidR="002009B8" w:rsidRPr="00E252D2">
              <w:rPr>
                <w:color w:val="000000" w:themeColor="text1"/>
                <w:sz w:val="24"/>
                <w:szCs w:val="24"/>
                <w:lang w:val="lt-LT"/>
              </w:rPr>
              <w:t>2 dalies 4</w:t>
            </w:r>
            <w:r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 punktas nurodo, kad </w:t>
            </w:r>
            <w:r w:rsidR="00E252D2"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savivaldybės tarybos komitetų, komisijų, kitų savivaldybės darbui organizuoti reikalingų darinių ir įstatymuose numatytų kitų komisijų sudarymas, jų nuostatų tvirtinimas </w:t>
            </w:r>
            <w:r w:rsidR="0024477A"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yra </w:t>
            </w:r>
            <w:r w:rsidR="00E252D2"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savivaldybės tarybos </w:t>
            </w:r>
            <w:r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E252D2" w:rsidRPr="00E252D2">
              <w:rPr>
                <w:color w:val="000000" w:themeColor="text1"/>
                <w:sz w:val="24"/>
                <w:szCs w:val="24"/>
                <w:lang w:val="lt-LT"/>
              </w:rPr>
              <w:t>kompetencija</w:t>
            </w:r>
            <w:r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. </w:t>
            </w:r>
          </w:p>
          <w:p w14:paraId="6030AD2B" w14:textId="7642F869" w:rsidR="002B4413" w:rsidRPr="002009B8" w:rsidRDefault="00E252D2" w:rsidP="00E252D2">
            <w:pPr>
              <w:tabs>
                <w:tab w:val="left" w:pos="1134"/>
              </w:tabs>
              <w:contextualSpacing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E252D2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vietos savivaldos įstatymo 16 straipsnio 1 dalis nurodo, kad savivaldybės taryba savo įgaliojimus įgyvendina kolegialiai savivaldybės tarybos posėdžiuose. Savivaldybės taryba svarstomais klausimais priima sprendimus ir kontroliuoja, kaip jie įgyvendinami. </w:t>
            </w:r>
          </w:p>
        </w:tc>
      </w:tr>
      <w:tr w:rsidR="00373EA8" w:rsidRPr="008B4379" w14:paraId="6750B155" w14:textId="77777777" w:rsidTr="002B4413">
        <w:tc>
          <w:tcPr>
            <w:tcW w:w="4814" w:type="dxa"/>
          </w:tcPr>
          <w:p w14:paraId="13CB5DFC" w14:textId="5DCD49D1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Laukiami rezultatai ir galimos pasekmės (tiek teigiamos, tiek neigiamos)</w:t>
            </w:r>
          </w:p>
          <w:p w14:paraId="58F1207E" w14:textId="089C8D8F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F95CEC3" w14:textId="6B8674D9" w:rsidR="00373EA8" w:rsidRPr="00E209DA" w:rsidRDefault="002009B8" w:rsidP="004143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lt-LT" w:eastAsia="ar-SA"/>
              </w:rPr>
              <w:t>Komisijos patvirtinimas užtikrins sklandų komisijos darbą.</w:t>
            </w:r>
          </w:p>
          <w:p w14:paraId="35786893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373EA8" w:rsidRPr="008B4379" w14:paraId="2944CFB6" w14:textId="77777777" w:rsidTr="002B4413">
        <w:tc>
          <w:tcPr>
            <w:tcW w:w="4814" w:type="dxa"/>
          </w:tcPr>
          <w:p w14:paraId="2EC2D1BD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1DAFF33B" w14:textId="30E170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349E41C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E05BF">
              <w:rPr>
                <w:lang w:val="lt-LT"/>
              </w:rPr>
              <w:t>Sprendimui įgyvendinti papildomų lėšų nereikia.</w:t>
            </w:r>
          </w:p>
        </w:tc>
      </w:tr>
      <w:tr w:rsidR="00373EA8" w:rsidRPr="00135691" w14:paraId="119F7848" w14:textId="77777777" w:rsidTr="002B4413">
        <w:tc>
          <w:tcPr>
            <w:tcW w:w="4814" w:type="dxa"/>
          </w:tcPr>
          <w:p w14:paraId="6AC3042C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2B563DA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3B244104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135691" w14:paraId="1AC45194" w14:textId="77777777" w:rsidTr="002B4413">
        <w:tc>
          <w:tcPr>
            <w:tcW w:w="4814" w:type="dxa"/>
          </w:tcPr>
          <w:p w14:paraId="1557C351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2DD6219F" w14:textId="003EAA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2941B1DE" w:rsidR="00373EA8" w:rsidRPr="00E95DDE" w:rsidRDefault="002009B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Poreikio nėra. </w:t>
            </w:r>
            <w:r w:rsidR="004011FF">
              <w:rPr>
                <w:lang w:val="lt-LT"/>
              </w:rPr>
              <w:t xml:space="preserve"> </w:t>
            </w:r>
          </w:p>
        </w:tc>
      </w:tr>
      <w:tr w:rsidR="00373EA8" w:rsidRPr="00135691" w14:paraId="1A76C517" w14:textId="77777777" w:rsidTr="002B4413">
        <w:tc>
          <w:tcPr>
            <w:tcW w:w="4814" w:type="dxa"/>
          </w:tcPr>
          <w:p w14:paraId="300B9AC8" w14:textId="1DBFF99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787A5834" w14:textId="266772A8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78DF177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administracija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8B4379" w14:paraId="449CFF2A" w14:textId="77777777" w:rsidTr="002B4413">
        <w:tc>
          <w:tcPr>
            <w:tcW w:w="4814" w:type="dxa"/>
          </w:tcPr>
          <w:p w14:paraId="5973BDA6" w14:textId="458F2D0D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2952F00D" w14:textId="175118A0" w:rsidR="00373EA8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Kalvarijos savivaldybės </w:t>
            </w:r>
            <w:r w:rsidR="002009B8">
              <w:rPr>
                <w:lang w:val="lt-LT"/>
              </w:rPr>
              <w:t>šeimos politikos stiprinimo komisija.</w:t>
            </w:r>
          </w:p>
          <w:p w14:paraId="483F6F48" w14:textId="41EE4282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</w:tbl>
    <w:p w14:paraId="4965C14A" w14:textId="77777777" w:rsidR="00041B21" w:rsidRDefault="00041B2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703DE1EF" w:rsidR="00041B21" w:rsidRDefault="00B07566" w:rsidP="004143B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4C365A">
      <w:headerReference w:type="first" r:id="rId8"/>
      <w:footerReference w:type="first" r:id="rId9"/>
      <w:type w:val="continuous"/>
      <w:pgSz w:w="11906" w:h="16838" w:code="9"/>
      <w:pgMar w:top="284" w:right="567" w:bottom="568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0EECE" w14:textId="77777777" w:rsidR="00031248" w:rsidRDefault="00031248">
      <w:r>
        <w:separator/>
      </w:r>
    </w:p>
  </w:endnote>
  <w:endnote w:type="continuationSeparator" w:id="0">
    <w:p w14:paraId="5A23E049" w14:textId="77777777" w:rsidR="00031248" w:rsidRDefault="0003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9DB23" w14:textId="77777777" w:rsidR="00031248" w:rsidRDefault="00031248">
      <w:r>
        <w:separator/>
      </w:r>
    </w:p>
  </w:footnote>
  <w:footnote w:type="continuationSeparator" w:id="0">
    <w:p w14:paraId="29B10F0D" w14:textId="77777777" w:rsidR="00031248" w:rsidRDefault="00031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E2F"/>
    <w:rsid w:val="00011578"/>
    <w:rsid w:val="00031248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B5FBC"/>
    <w:rsid w:val="001C5F32"/>
    <w:rsid w:val="001D13CB"/>
    <w:rsid w:val="001E2BA2"/>
    <w:rsid w:val="001E5326"/>
    <w:rsid w:val="001E717B"/>
    <w:rsid w:val="001F0B72"/>
    <w:rsid w:val="001F495B"/>
    <w:rsid w:val="001F4CF8"/>
    <w:rsid w:val="002009B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4477A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73EA8"/>
    <w:rsid w:val="00391E02"/>
    <w:rsid w:val="003A1365"/>
    <w:rsid w:val="003A3922"/>
    <w:rsid w:val="003B0C04"/>
    <w:rsid w:val="003B18C6"/>
    <w:rsid w:val="003B695E"/>
    <w:rsid w:val="003B6DA0"/>
    <w:rsid w:val="003C15DF"/>
    <w:rsid w:val="003D67CB"/>
    <w:rsid w:val="003D6BBF"/>
    <w:rsid w:val="003D6D20"/>
    <w:rsid w:val="003E1477"/>
    <w:rsid w:val="003E1F70"/>
    <w:rsid w:val="003E42BB"/>
    <w:rsid w:val="003E7FF9"/>
    <w:rsid w:val="004011FF"/>
    <w:rsid w:val="0040614D"/>
    <w:rsid w:val="00407A5B"/>
    <w:rsid w:val="00412EED"/>
    <w:rsid w:val="004143BC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C365A"/>
    <w:rsid w:val="004D7026"/>
    <w:rsid w:val="004D7A2A"/>
    <w:rsid w:val="005003C5"/>
    <w:rsid w:val="00502B15"/>
    <w:rsid w:val="00505E0F"/>
    <w:rsid w:val="0050748F"/>
    <w:rsid w:val="00510A9A"/>
    <w:rsid w:val="00511241"/>
    <w:rsid w:val="00512644"/>
    <w:rsid w:val="00515ED3"/>
    <w:rsid w:val="0052261D"/>
    <w:rsid w:val="00522EA9"/>
    <w:rsid w:val="005270FE"/>
    <w:rsid w:val="0053021C"/>
    <w:rsid w:val="00530847"/>
    <w:rsid w:val="005329DA"/>
    <w:rsid w:val="00535600"/>
    <w:rsid w:val="005356A4"/>
    <w:rsid w:val="00535E77"/>
    <w:rsid w:val="00536653"/>
    <w:rsid w:val="00543943"/>
    <w:rsid w:val="005537A5"/>
    <w:rsid w:val="00565052"/>
    <w:rsid w:val="00567B87"/>
    <w:rsid w:val="00583F8C"/>
    <w:rsid w:val="005948A4"/>
    <w:rsid w:val="00594F96"/>
    <w:rsid w:val="005A4863"/>
    <w:rsid w:val="005B3668"/>
    <w:rsid w:val="005C2E83"/>
    <w:rsid w:val="005C4CC6"/>
    <w:rsid w:val="005E7FAB"/>
    <w:rsid w:val="00604F29"/>
    <w:rsid w:val="006077DA"/>
    <w:rsid w:val="00613E26"/>
    <w:rsid w:val="0061546D"/>
    <w:rsid w:val="00631297"/>
    <w:rsid w:val="00632C27"/>
    <w:rsid w:val="00633C92"/>
    <w:rsid w:val="00640B1D"/>
    <w:rsid w:val="0064513A"/>
    <w:rsid w:val="00646599"/>
    <w:rsid w:val="00646CCC"/>
    <w:rsid w:val="00650554"/>
    <w:rsid w:val="00656D78"/>
    <w:rsid w:val="0066222C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A3ABB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0F77"/>
    <w:rsid w:val="006E20E5"/>
    <w:rsid w:val="006E498B"/>
    <w:rsid w:val="006F03B6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F4573"/>
    <w:rsid w:val="00801A3A"/>
    <w:rsid w:val="008061BF"/>
    <w:rsid w:val="008118CD"/>
    <w:rsid w:val="0081210B"/>
    <w:rsid w:val="008261C2"/>
    <w:rsid w:val="00832224"/>
    <w:rsid w:val="00836939"/>
    <w:rsid w:val="00842B6B"/>
    <w:rsid w:val="00843F82"/>
    <w:rsid w:val="008520BB"/>
    <w:rsid w:val="00864304"/>
    <w:rsid w:val="008711FD"/>
    <w:rsid w:val="00876ED5"/>
    <w:rsid w:val="00877F0A"/>
    <w:rsid w:val="00887375"/>
    <w:rsid w:val="008903D7"/>
    <w:rsid w:val="008916D3"/>
    <w:rsid w:val="00892010"/>
    <w:rsid w:val="008A045B"/>
    <w:rsid w:val="008A1948"/>
    <w:rsid w:val="008A6AA9"/>
    <w:rsid w:val="008B1055"/>
    <w:rsid w:val="008B3173"/>
    <w:rsid w:val="008B3412"/>
    <w:rsid w:val="008B4379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15B3E"/>
    <w:rsid w:val="00915E04"/>
    <w:rsid w:val="0092798D"/>
    <w:rsid w:val="009413BE"/>
    <w:rsid w:val="00943EF4"/>
    <w:rsid w:val="00944845"/>
    <w:rsid w:val="00946672"/>
    <w:rsid w:val="00946B08"/>
    <w:rsid w:val="0094738C"/>
    <w:rsid w:val="00947933"/>
    <w:rsid w:val="009627F4"/>
    <w:rsid w:val="00966B06"/>
    <w:rsid w:val="009708B4"/>
    <w:rsid w:val="009742B5"/>
    <w:rsid w:val="00997CAA"/>
    <w:rsid w:val="009A0D91"/>
    <w:rsid w:val="009A1D09"/>
    <w:rsid w:val="009A6C39"/>
    <w:rsid w:val="009B221F"/>
    <w:rsid w:val="009B554C"/>
    <w:rsid w:val="009C297A"/>
    <w:rsid w:val="009C2C2C"/>
    <w:rsid w:val="009D2176"/>
    <w:rsid w:val="009E5875"/>
    <w:rsid w:val="009E5957"/>
    <w:rsid w:val="009F093D"/>
    <w:rsid w:val="00A062E7"/>
    <w:rsid w:val="00A21312"/>
    <w:rsid w:val="00A21ACB"/>
    <w:rsid w:val="00A22CF4"/>
    <w:rsid w:val="00A27EE7"/>
    <w:rsid w:val="00A42CE3"/>
    <w:rsid w:val="00A451EA"/>
    <w:rsid w:val="00A45A75"/>
    <w:rsid w:val="00A57E14"/>
    <w:rsid w:val="00A6728A"/>
    <w:rsid w:val="00A679C7"/>
    <w:rsid w:val="00A77546"/>
    <w:rsid w:val="00A802C2"/>
    <w:rsid w:val="00A83248"/>
    <w:rsid w:val="00A85852"/>
    <w:rsid w:val="00AA03DF"/>
    <w:rsid w:val="00AA49F9"/>
    <w:rsid w:val="00AA6F4E"/>
    <w:rsid w:val="00AB4031"/>
    <w:rsid w:val="00AB42FF"/>
    <w:rsid w:val="00AC42BF"/>
    <w:rsid w:val="00AC4E1C"/>
    <w:rsid w:val="00AE2F8B"/>
    <w:rsid w:val="00AE7F44"/>
    <w:rsid w:val="00B01011"/>
    <w:rsid w:val="00B03322"/>
    <w:rsid w:val="00B07566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A0031"/>
    <w:rsid w:val="00BA0224"/>
    <w:rsid w:val="00BA48DC"/>
    <w:rsid w:val="00BA570B"/>
    <w:rsid w:val="00BB6373"/>
    <w:rsid w:val="00BB7AF7"/>
    <w:rsid w:val="00BC0407"/>
    <w:rsid w:val="00BC1FE5"/>
    <w:rsid w:val="00BD1FF2"/>
    <w:rsid w:val="00BD24A2"/>
    <w:rsid w:val="00BD443E"/>
    <w:rsid w:val="00BD5010"/>
    <w:rsid w:val="00BE07A1"/>
    <w:rsid w:val="00BE22D6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75B1C"/>
    <w:rsid w:val="00C845D6"/>
    <w:rsid w:val="00CA703C"/>
    <w:rsid w:val="00CB3E5C"/>
    <w:rsid w:val="00CD153A"/>
    <w:rsid w:val="00CD325C"/>
    <w:rsid w:val="00CD390B"/>
    <w:rsid w:val="00CE147F"/>
    <w:rsid w:val="00CE4887"/>
    <w:rsid w:val="00CF02B9"/>
    <w:rsid w:val="00CF6DAD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70758"/>
    <w:rsid w:val="00D862A5"/>
    <w:rsid w:val="00D8721D"/>
    <w:rsid w:val="00D93023"/>
    <w:rsid w:val="00DA0391"/>
    <w:rsid w:val="00DA0FBD"/>
    <w:rsid w:val="00DA3B58"/>
    <w:rsid w:val="00DA4C8E"/>
    <w:rsid w:val="00DB6F8E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09DA"/>
    <w:rsid w:val="00E22E8A"/>
    <w:rsid w:val="00E252D2"/>
    <w:rsid w:val="00E25AD3"/>
    <w:rsid w:val="00E26116"/>
    <w:rsid w:val="00E279C8"/>
    <w:rsid w:val="00E30400"/>
    <w:rsid w:val="00E35656"/>
    <w:rsid w:val="00E45FBC"/>
    <w:rsid w:val="00E47DE2"/>
    <w:rsid w:val="00E52CE7"/>
    <w:rsid w:val="00E55E18"/>
    <w:rsid w:val="00E571AE"/>
    <w:rsid w:val="00E70826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F03D6"/>
    <w:rsid w:val="00EF1628"/>
    <w:rsid w:val="00F13E32"/>
    <w:rsid w:val="00F161A0"/>
    <w:rsid w:val="00F279E5"/>
    <w:rsid w:val="00F32C48"/>
    <w:rsid w:val="00F432F0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0E65"/>
    <w:rsid w:val="00FA7E14"/>
    <w:rsid w:val="00FB4606"/>
    <w:rsid w:val="00FB676E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2025-10-01T07:22:00Z</cp:lastPrinted>
  <dcterms:created xsi:type="dcterms:W3CDTF">2025-10-21T13:15:00Z</dcterms:created>
  <dcterms:modified xsi:type="dcterms:W3CDTF">2025-10-21T13:15:00Z</dcterms:modified>
</cp:coreProperties>
</file>